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156FF" w14:textId="77777777" w:rsidR="004E63B3" w:rsidRDefault="004E63B3" w:rsidP="004E63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MILETT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3F43397F" w14:textId="77777777" w:rsidR="004E63B3" w:rsidRDefault="004E63B3" w:rsidP="004E63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Dartford, Kent.</w:t>
      </w:r>
    </w:p>
    <w:p w14:paraId="11019435" w14:textId="77777777" w:rsidR="004E63B3" w:rsidRDefault="004E63B3" w:rsidP="004E63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9F6B48" w14:textId="77777777" w:rsidR="004E63B3" w:rsidRDefault="004E63B3" w:rsidP="004E63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E35B35" w14:textId="77777777" w:rsidR="004E63B3" w:rsidRDefault="004E63B3" w:rsidP="004E63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72EE6FC" w14:textId="77777777" w:rsidR="004E63B3" w:rsidRDefault="004E63B3" w:rsidP="004E63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D600638" w14:textId="77777777" w:rsidR="004E63B3" w:rsidRDefault="004E63B3" w:rsidP="004E63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DB86C8" w14:textId="77777777" w:rsidR="004E63B3" w:rsidRDefault="004E63B3" w:rsidP="004E63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CE8AFC" w14:textId="77777777" w:rsidR="004E63B3" w:rsidRDefault="004E63B3" w:rsidP="004E63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18FA16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1E7C8" w14:textId="77777777" w:rsidR="004E63B3" w:rsidRDefault="004E63B3" w:rsidP="009139A6">
      <w:r>
        <w:separator/>
      </w:r>
    </w:p>
  </w:endnote>
  <w:endnote w:type="continuationSeparator" w:id="0">
    <w:p w14:paraId="2184A714" w14:textId="77777777" w:rsidR="004E63B3" w:rsidRDefault="004E63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3E2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4FE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CC2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5EE1F" w14:textId="77777777" w:rsidR="004E63B3" w:rsidRDefault="004E63B3" w:rsidP="009139A6">
      <w:r>
        <w:separator/>
      </w:r>
    </w:p>
  </w:footnote>
  <w:footnote w:type="continuationSeparator" w:id="0">
    <w:p w14:paraId="0D3F4201" w14:textId="77777777" w:rsidR="004E63B3" w:rsidRDefault="004E63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B0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557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29C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3B3"/>
    <w:rsid w:val="000666E0"/>
    <w:rsid w:val="002510B7"/>
    <w:rsid w:val="004E63B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830BF"/>
  <w15:chartTrackingRefBased/>
  <w15:docId w15:val="{98FBE923-46FD-47A5-865E-F6C2FDFA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63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2022-04-11T14:59:00Z</dcterms:created>
  <dcterms:modified xsi:type="dcterms:W3CDTF">2022-04-11T14:59:00Z</dcterms:modified>
</cp:coreProperties>
</file>